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2941" w14:textId="77777777" w:rsidR="00E41BCC" w:rsidRPr="009500C1" w:rsidRDefault="00E41BCC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1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ГЕНЕРАЛЬНАЯ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:rsidRPr="004E0853" w14:paraId="68F3273E" w14:textId="77777777" w:rsidTr="00AB6FA2">
        <w:tc>
          <w:tcPr>
            <w:tcW w:w="10207" w:type="dxa"/>
            <w:vAlign w:val="center"/>
          </w:tcPr>
          <w:p w14:paraId="251B2158" w14:textId="77777777" w:rsidR="00502F7A" w:rsidRPr="003A49C5" w:rsidRDefault="00502F7A" w:rsidP="00502F7A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1CDAFF9E" w14:textId="77777777" w:rsidR="00502F7A" w:rsidRPr="003A49C5" w:rsidRDefault="00502F7A" w:rsidP="00502F7A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5E68252B" w14:textId="60D54147" w:rsidR="00A24FE5" w:rsidRDefault="00A9504F" w:rsidP="00A24FE5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eastAsia="Calibri" w:hAnsi="Arial Narrow"/>
                <w:sz w:val="26"/>
                <w:szCs w:val="26"/>
              </w:rPr>
              <w:t>_____________________________________________________</w:t>
            </w:r>
            <w:r w:rsidR="00A24FE5" w:rsidRPr="0049633C">
              <w:rPr>
                <w:rFonts w:ascii="Arial Narrow" w:eastAsia="Calibri" w:hAnsi="Arial Narrow"/>
                <w:sz w:val="26"/>
                <w:szCs w:val="26"/>
              </w:rPr>
              <w:t xml:space="preserve"> две тысячи двадцать </w:t>
            </w:r>
            <w:r w:rsidR="00E671C6">
              <w:rPr>
                <w:rFonts w:ascii="Arial Narrow" w:hAnsi="Arial Narrow"/>
                <w:sz w:val="26"/>
                <w:szCs w:val="26"/>
              </w:rPr>
              <w:t>пятого</w:t>
            </w:r>
            <w:r w:rsidR="00A24FE5" w:rsidRPr="0049633C">
              <w:rPr>
                <w:rFonts w:ascii="Arial Narrow" w:eastAsia="Calibri" w:hAnsi="Arial Narrow"/>
                <w:sz w:val="26"/>
                <w:szCs w:val="26"/>
              </w:rPr>
              <w:t xml:space="preserve"> года</w:t>
            </w:r>
          </w:p>
          <w:p w14:paraId="17C5022E" w14:textId="62CC9B21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BF16344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</w:t>
            </w:r>
            <w:r w:rsidRPr="00FF7B95">
              <w:rPr>
                <w:rFonts w:ascii="Arial Narrow" w:hAnsi="Arial Narrow"/>
                <w:sz w:val="26"/>
                <w:szCs w:val="26"/>
              </w:rPr>
              <w:t>ражданство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 г.,</w:t>
            </w:r>
          </w:p>
          <w:p w14:paraId="767A2F9F" w14:textId="77777777" w:rsidR="00502F7A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пол:____, место рождения:______________________________________________________________</w:t>
            </w:r>
          </w:p>
          <w:p w14:paraId="4881D3C8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7A68496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Pr="00FF7B95">
              <w:rPr>
                <w:rFonts w:ascii="Arial Narrow" w:hAnsi="Arial Narrow"/>
                <w:sz w:val="26"/>
                <w:szCs w:val="26"/>
              </w:rPr>
              <w:t>: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</w:t>
            </w:r>
          </w:p>
          <w:p w14:paraId="0A393BAC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0B2EC68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B243116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367C1AFE" w14:textId="77777777" w:rsidR="00502F7A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522461CE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58C90C61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33ECB856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</w:t>
            </w:r>
            <w:r w:rsidRPr="00FF7B95">
              <w:rPr>
                <w:rFonts w:ascii="Arial Narrow" w:hAnsi="Arial Narrow"/>
                <w:sz w:val="26"/>
                <w:szCs w:val="26"/>
              </w:rPr>
              <w:t>ражданство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 г.,</w:t>
            </w:r>
          </w:p>
          <w:p w14:paraId="1B687F94" w14:textId="77777777" w:rsidR="00502F7A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пол:____, место рождения:______________________________________________________________</w:t>
            </w:r>
          </w:p>
          <w:p w14:paraId="12F31D6C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паспорт</w:t>
            </w:r>
            <w:r>
              <w:rPr>
                <w:rFonts w:ascii="Arial Narrow" w:hAnsi="Arial Narrow"/>
                <w:sz w:val="26"/>
                <w:szCs w:val="26"/>
              </w:rPr>
              <w:t>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13BC64BF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Pr="00FF7B95">
              <w:rPr>
                <w:rFonts w:ascii="Arial Narrow" w:hAnsi="Arial Narrow"/>
                <w:sz w:val="26"/>
                <w:szCs w:val="26"/>
              </w:rPr>
              <w:t>: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</w:t>
            </w:r>
          </w:p>
          <w:p w14:paraId="3D71A2D1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B8004F1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094A634D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</w:t>
            </w:r>
          </w:p>
          <w:p w14:paraId="05D03AF9" w14:textId="77777777" w:rsidR="00502F7A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20730633" w14:textId="77777777" w:rsidR="00502F7A" w:rsidRPr="00FF7B95" w:rsidRDefault="00502F7A" w:rsidP="00502F7A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2D5E92A5" w14:textId="77777777" w:rsidR="000B1FF7" w:rsidRDefault="000B1FF7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</w:p>
          <w:p w14:paraId="202C923E" w14:textId="5F57D129" w:rsidR="00E41BCC" w:rsidRPr="007135E3" w:rsidRDefault="00E41BCC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управлять и распоряжаться всем моим имуществом, в чем бы оно ни заключалось и где бы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ни находилось, заключать все разрешенные законом сделки по управлению и распоряжению имуществом; покупать, продавать, принимать в дар, приватизировать, закладывать, принимать в залог, страховать объекты недвижимости и любое другое имущество; заключать от моего имени любые договоры страхования, определяя во всех случаях суммы, сроки и любые другие условия по своему усмотрению; производить расчеты по заключенным сделкам и договорам, осуществлять от моего имени любые действия, предусмотренные договорами, принимать наследство или отказываться от него; получать причитающееся мне имущество, деньги (в том числе вклады), ценные бумаги, а также документы от всех лиц, учреждений, предприятий, организаций, в том числе банков, почты, телеграфа, курьерских служб (курьеров) по всем основаниям; получать почтовую, телеграфную, ценную и иную корреспонденцию, в том числе денежные переводы и посылки, распоряжаться всеми счетами, открытыми на мое имя в любых банках </w:t>
            </w:r>
            <w:r w:rsidR="00843E61">
              <w:rPr>
                <w:rFonts w:ascii="Arial Narrow" w:hAnsi="Arial Narrow" w:cs="Times New Roman"/>
                <w:noProof/>
                <w:sz w:val="22"/>
              </w:rPr>
              <w:t>Рес</w:t>
            </w:r>
            <w:r w:rsidR="00A80B25">
              <w:rPr>
                <w:rFonts w:ascii="Arial Narrow" w:hAnsi="Arial Narrow" w:cs="Times New Roman"/>
                <w:noProof/>
                <w:sz w:val="22"/>
              </w:rPr>
              <w:t>п</w:t>
            </w:r>
            <w:r w:rsidR="00843E61">
              <w:rPr>
                <w:rFonts w:ascii="Arial Narrow" w:hAnsi="Arial Narrow" w:cs="Times New Roman"/>
                <w:noProof/>
                <w:sz w:val="22"/>
              </w:rPr>
              <w:t>ублики Беларусь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 их отделениях, филиалах, дополнительных офисах</w:t>
            </w:r>
            <w:r w:rsidR="002B4804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 хранящимися на них денежными вкладами; открывать любые банковские счета и вклады на мое имя в любых банках </w:t>
            </w:r>
            <w:r w:rsidR="00536F46">
              <w:rPr>
                <w:rFonts w:ascii="Arial Narrow" w:hAnsi="Arial Narrow" w:cs="Times New Roman"/>
                <w:noProof/>
                <w:sz w:val="22"/>
              </w:rPr>
              <w:t>Рес</w:t>
            </w:r>
            <w:r w:rsidR="00A80B25">
              <w:rPr>
                <w:rFonts w:ascii="Arial Narrow" w:hAnsi="Arial Narrow" w:cs="Times New Roman"/>
                <w:noProof/>
                <w:sz w:val="22"/>
              </w:rPr>
              <w:t>п</w:t>
            </w:r>
            <w:r w:rsidR="00536F46">
              <w:rPr>
                <w:rFonts w:ascii="Arial Narrow" w:hAnsi="Arial Narrow" w:cs="Times New Roman"/>
                <w:noProof/>
                <w:sz w:val="22"/>
              </w:rPr>
              <w:t>ублики Беларусь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и их отделениях, филиалах и дополнительных офисах и распоряжаться вновь открытыми счетами; производить любые операции со счетами и денежными вкладами на них; снимать со счетов любые суммы денег, получать начисленные проценты; выплачивать (погашать) кредиты (займы); оформлять, переоформлять, закрывать и получать на руки сберкнижки по счетам; подавать от моего имени заявления (заявки) о выпуске и перевыпуске банковских карт по счетам, выбирая их виды, платежные системы и бонусные программы по ним по своему усмотрению, получать банковские карты на руки и конверты с пин-кодом к ним, привязывать к ним номера мобильных телефонов; блокировать банковские карты по счетам, подавать заявления о разблокировании банковских карт, получать выписки со счетов; заключать, продлевать и расторгать от моего имени любые договоры с банками; устанавливать и изменять кодовое слово, подавать любые заявления в банки; представлять мои интересы в Государственной корпорации «Агентство по страхованию вкладов» по вопросу получения страхового возмещения по любым моим вкладам в любых банках; страховать имущество и получать страховое возмещение, получать на руки документы о страховании и иные документы; снимать меня с регистрационного учета и ставить на регистрационный учет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 xml:space="preserve">по новому месту жительства, давать согласие на обработку моих персональных данных в форме и порядке, предусмотренном действующим законодательством </w:t>
            </w:r>
            <w:r w:rsidR="00536F46">
              <w:rPr>
                <w:rFonts w:ascii="Arial Narrow" w:hAnsi="Arial Narrow" w:cs="Times New Roman"/>
                <w:noProof/>
                <w:sz w:val="22"/>
              </w:rPr>
              <w:t>Рес</w:t>
            </w:r>
            <w:r w:rsidR="008E499C">
              <w:rPr>
                <w:rFonts w:ascii="Arial Narrow" w:hAnsi="Arial Narrow" w:cs="Times New Roman"/>
                <w:noProof/>
                <w:sz w:val="22"/>
              </w:rPr>
              <w:t>п</w:t>
            </w:r>
            <w:r w:rsidR="00536F46">
              <w:rPr>
                <w:rFonts w:ascii="Arial Narrow" w:hAnsi="Arial Narrow" w:cs="Times New Roman"/>
                <w:noProof/>
                <w:sz w:val="22"/>
              </w:rPr>
              <w:t>ублики Беларусь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, быть моим представителем во всех учреждениях и организациях независимо от форм собственности, в том числе в Многофункциональных центрах предоставления государственных услуг (МФЦ)</w:t>
            </w:r>
            <w:r w:rsidR="00EF47C1">
              <w:rPr>
                <w:rFonts w:ascii="Arial Narrow" w:hAnsi="Arial Narrow" w:cs="Times New Roman"/>
                <w:noProof/>
                <w:sz w:val="22"/>
              </w:rPr>
              <w:t>, пенсионном фонде</w:t>
            </w:r>
            <w:r w:rsidR="00D4331E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A80B25">
              <w:rPr>
                <w:rFonts w:ascii="Arial Narrow" w:hAnsi="Arial Narrow" w:cs="Times New Roman"/>
                <w:noProof/>
                <w:sz w:val="22"/>
              </w:rPr>
              <w:t xml:space="preserve">Республики Беларусь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и любых других, по всем вопросам, касающи</w:t>
            </w:r>
            <w:r w:rsidR="001E2CC0">
              <w:rPr>
                <w:rFonts w:ascii="Arial Narrow" w:hAnsi="Arial Narrow" w:cs="Times New Roman"/>
                <w:noProof/>
                <w:sz w:val="22"/>
              </w:rPr>
              <w:t>м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ся моих интересов; вести от моего имени дела</w:t>
            </w:r>
            <w:r w:rsidR="009B2FC5">
              <w:rPr>
                <w:rFonts w:ascii="Arial Narrow" w:hAnsi="Arial Narrow" w:cs="Times New Roman"/>
                <w:noProof/>
                <w:sz w:val="22"/>
              </w:rPr>
              <w:t xml:space="preserve"> в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любых организациях; представлять мои интересы в любых судебных учреждениях со всеми правами, предоставленными законом заявителю, истцу, ответчику, третьему лицу и любому другому участнику судебного процесса, с правом подписания и подачи в суд исковых заявлений, отзывов на исковые заявлени</w:t>
            </w:r>
            <w:r w:rsidR="0091315B">
              <w:rPr>
                <w:rFonts w:ascii="Arial Narrow" w:hAnsi="Arial Narrow" w:cs="Times New Roman"/>
                <w:noProof/>
                <w:sz w:val="22"/>
              </w:rPr>
              <w:t>я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, возражений на иск, возражений на апелляционные и кассационные жалобы, отзывы на апелляционные и кассационные жалобы, надзорные жалобы, заявлений о пересмотре судебных актов в порядке надзора, заявлений о пересмотре судебных актов по вновь открывшимся обстоятельствам, заявлений о передаче спора на рассмотрение третейского суда, встречных исков, заявлений об обеспечении исков, заявлений о полном или частичном отказе от исковых требований, заявлений об изменении размера исковых требований, признании иска, изменении предмета или основания иска, заключать мировые соглашения и соглашения по фактическим обстоятельствам, знакомиться с материалами дела; подписывать и подавать заявления, получать необходимые справки</w:t>
            </w:r>
            <w:r w:rsidR="0005667C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документы, выписки, копии из материалов дела; подписывать и предъявлять заявления об отводах и ходатайствах; представлять доказательства, знакомиться с доказательствами, представленными другими лицами, участвующими в деле, в том числе до начала судебного разбирательства, участвовать в исследовании доказательств, задавать вопросы другим участникам процесса, заявлять ходатайства, делать заявления, давать объяснения суду, приводить свои доводы по всем возникающим в ходе рассмотрения дела вопросам, знакомиться с ходатайствами, заявленными другими лицами; возражать против ходатайств, доводов других лиц, участвующих в деле; получать решения, определения, исполнительные листы и судебные приказы, с правом предъявления исполнительного документа к взысканию и отзыва исполнительного документа, знакомиться с материалами исполнительного производства, делать из них выписки, снимать с них копии, представлять дополнительные материалы, заявлять ходатайства, участвовать в совершении исполнительных действий, давать устные и письменные объяснения в процессе исполнительных действий, высказывать свои доводы и соображения по всем вопросам, возникающим в ходе исполнительного производства, возражать против ходатайств, доводов и соображений других лиц, участвующих в исполнительном производстве, заявлять отводы, обжаловать действия (бездействие) судебного пристава-исполнителя, представлять и получать необходимые справки и документы, делать заявления, без права получения присужденного имущества и (или) денег, с правом оплачивать пошлины и сборы, а также любые судебные расходы, подавать от моего имени любые заявления, расписываться за меня и совершать все иные действия, связанные с выполнением данных поручений.</w:t>
            </w:r>
          </w:p>
        </w:tc>
      </w:tr>
    </w:tbl>
    <w:p w14:paraId="533563BE" w14:textId="77777777" w:rsidR="00E41BCC" w:rsidRPr="00AB6FA2" w:rsidRDefault="00E41BCC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E41BCC" w14:paraId="7A914EEB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2405148" w14:textId="77777777" w:rsidR="00E41BCC" w:rsidRPr="00FF7B95" w:rsidRDefault="00E41BCC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_______________________________________.</w:t>
            </w:r>
          </w:p>
          <w:p w14:paraId="387B0828" w14:textId="77777777" w:rsidR="00E41BCC" w:rsidRPr="00FF7B95" w:rsidRDefault="00E41BCC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62F4A791" w14:textId="77777777" w:rsidR="00E41BCC" w:rsidRPr="00FF7B95" w:rsidRDefault="00E41BCC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ECD58FD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6DBD0A8" w14:textId="77777777" w:rsidR="00E41BCC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9E08257" w14:textId="77777777" w:rsidR="00E41BCC" w:rsidRPr="00FF7B95" w:rsidRDefault="00E41BCC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</w:t>
            </w:r>
            <w:r w:rsidR="000D712B">
              <w:rPr>
                <w:rFonts w:ascii="Arial Narrow" w:hAnsi="Arial Narrow"/>
                <w:sz w:val="26"/>
                <w:szCs w:val="26"/>
              </w:rPr>
              <w:t>_</w:t>
            </w:r>
          </w:p>
          <w:p w14:paraId="74F51E1E" w14:textId="77777777" w:rsidR="00E41BCC" w:rsidRPr="004F7E55" w:rsidRDefault="00E41BCC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338D8E79" w14:textId="77777777" w:rsidR="00E41BCC" w:rsidRPr="007D7D96" w:rsidRDefault="00E41BCC" w:rsidP="00F02BF4">
      <w:pPr>
        <w:spacing w:line="240" w:lineRule="auto"/>
        <w:ind w:left="8931" w:firstLine="0"/>
        <w:rPr>
          <w:rFonts w:ascii="Arial Narrow" w:hAnsi="Arial Narrow"/>
          <w:szCs w:val="28"/>
          <w:vertAlign w:val="super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1BCC" w14:paraId="674D03A0" w14:textId="77777777" w:rsidTr="00C45CF6">
        <w:trPr>
          <w:cantSplit/>
        </w:trPr>
        <w:tc>
          <w:tcPr>
            <w:tcW w:w="10206" w:type="dxa"/>
          </w:tcPr>
          <w:p w14:paraId="4A76D82F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4C505BB7" w14:textId="77777777" w:rsidR="00862858" w:rsidRPr="00FF7B95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1DB50C0" w14:textId="61B092E4" w:rsidR="00862858" w:rsidRPr="00FF7B95" w:rsidRDefault="00862858" w:rsidP="00862858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E671C6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15B5A45A" w14:textId="77777777" w:rsidR="00862858" w:rsidRPr="008A2B60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746ED8EC" w14:textId="77777777" w:rsidR="00862858" w:rsidRPr="00FF7B95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55F81CC182A147EABF6671393B535BBD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Григоренко Вадимом Геннадьевичем, третьим секретарем" w:value="Григоренко Вадимом Геннадье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5B84D9D5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12A5A336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7773187E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157F9DBA" w14:textId="77777777" w:rsidR="00862858" w:rsidRPr="005D5A2B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BD29719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38FB9291" w14:textId="77777777" w:rsidR="00862858" w:rsidRPr="005D5A2B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632A184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F6AFA73" w14:textId="77777777" w:rsidR="00862858" w:rsidRPr="005D5A2B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6170224" w14:textId="77777777" w:rsidR="00862858" w:rsidRPr="008A2B60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BB9FC5C" w14:textId="77777777" w:rsidR="00862858" w:rsidRDefault="00862858" w:rsidP="0086285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1F4617F" w14:textId="29135B18" w:rsidR="00E41BCC" w:rsidRDefault="00862858" w:rsidP="00862858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8EAF7A12FC074A75A7FDA36CDC91AB19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В.Г. ГРИГОРЕНКО " w:value="В.Г. ГРИГОРЕНКО 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1090FDB3" w14:textId="77777777" w:rsidR="00E41BCC" w:rsidRDefault="00E41BCC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E41BCC" w:rsidSect="00E41BCC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D0813" w14:textId="77777777" w:rsidR="00B2441B" w:rsidRDefault="00B2441B" w:rsidP="00B72228">
      <w:pPr>
        <w:spacing w:line="240" w:lineRule="auto"/>
      </w:pPr>
      <w:r>
        <w:separator/>
      </w:r>
    </w:p>
  </w:endnote>
  <w:endnote w:type="continuationSeparator" w:id="0">
    <w:p w14:paraId="0F31E17C" w14:textId="77777777" w:rsidR="00B2441B" w:rsidRDefault="00B2441B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BAE60" w14:textId="77623F3E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ГЕНЕРАЛЬНАЯ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1</w:t>
    </w:r>
    <w:r w:rsidR="00796DB8">
      <w:rPr>
        <w:rFonts w:ascii="Arial Narrow" w:hAnsi="Arial Narrow"/>
        <w:noProof/>
        <w:color w:val="000000" w:themeColor="text1"/>
        <w:sz w:val="16"/>
        <w:szCs w:val="16"/>
      </w:rPr>
      <w:t>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DD0D9" w14:textId="77777777" w:rsidR="00B2441B" w:rsidRDefault="00B2441B" w:rsidP="00B72228">
      <w:pPr>
        <w:spacing w:line="240" w:lineRule="auto"/>
      </w:pPr>
      <w:r>
        <w:separator/>
      </w:r>
    </w:p>
  </w:footnote>
  <w:footnote w:type="continuationSeparator" w:id="0">
    <w:p w14:paraId="2F86739B" w14:textId="77777777" w:rsidR="00B2441B" w:rsidRDefault="00B2441B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66623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4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E61"/>
    <w:rsid w:val="0004070C"/>
    <w:rsid w:val="00043873"/>
    <w:rsid w:val="0005667C"/>
    <w:rsid w:val="00065DAA"/>
    <w:rsid w:val="000701B6"/>
    <w:rsid w:val="000707CF"/>
    <w:rsid w:val="00082A9A"/>
    <w:rsid w:val="00093CD1"/>
    <w:rsid w:val="000A1D29"/>
    <w:rsid w:val="000B06F7"/>
    <w:rsid w:val="000B1FF7"/>
    <w:rsid w:val="000B7242"/>
    <w:rsid w:val="000D712B"/>
    <w:rsid w:val="000E34D7"/>
    <w:rsid w:val="000E547A"/>
    <w:rsid w:val="0011586B"/>
    <w:rsid w:val="00131E0E"/>
    <w:rsid w:val="00146180"/>
    <w:rsid w:val="00156CFB"/>
    <w:rsid w:val="0016338C"/>
    <w:rsid w:val="00164B43"/>
    <w:rsid w:val="00167D3D"/>
    <w:rsid w:val="001C65E1"/>
    <w:rsid w:val="001E264F"/>
    <w:rsid w:val="001E2CC0"/>
    <w:rsid w:val="001F7938"/>
    <w:rsid w:val="0022122D"/>
    <w:rsid w:val="00221C84"/>
    <w:rsid w:val="00255849"/>
    <w:rsid w:val="00262B13"/>
    <w:rsid w:val="002A2785"/>
    <w:rsid w:val="002B07B9"/>
    <w:rsid w:val="002B4804"/>
    <w:rsid w:val="002E0181"/>
    <w:rsid w:val="00307AB7"/>
    <w:rsid w:val="00316D6E"/>
    <w:rsid w:val="0032458A"/>
    <w:rsid w:val="00334763"/>
    <w:rsid w:val="003403C2"/>
    <w:rsid w:val="00341897"/>
    <w:rsid w:val="0034642E"/>
    <w:rsid w:val="00365FA5"/>
    <w:rsid w:val="0038430B"/>
    <w:rsid w:val="003A49C5"/>
    <w:rsid w:val="003A610A"/>
    <w:rsid w:val="003A7F24"/>
    <w:rsid w:val="003C2445"/>
    <w:rsid w:val="003F172D"/>
    <w:rsid w:val="00440ECF"/>
    <w:rsid w:val="00441702"/>
    <w:rsid w:val="004445A5"/>
    <w:rsid w:val="00461D32"/>
    <w:rsid w:val="00464B65"/>
    <w:rsid w:val="00467143"/>
    <w:rsid w:val="004D1EEA"/>
    <w:rsid w:val="004D3061"/>
    <w:rsid w:val="004D35AF"/>
    <w:rsid w:val="004E0475"/>
    <w:rsid w:val="004E0853"/>
    <w:rsid w:val="004F0910"/>
    <w:rsid w:val="004F3D5D"/>
    <w:rsid w:val="00502F7A"/>
    <w:rsid w:val="00535B34"/>
    <w:rsid w:val="00536F46"/>
    <w:rsid w:val="005577B5"/>
    <w:rsid w:val="00560626"/>
    <w:rsid w:val="005646C5"/>
    <w:rsid w:val="00574833"/>
    <w:rsid w:val="005840EA"/>
    <w:rsid w:val="005A4171"/>
    <w:rsid w:val="005E103A"/>
    <w:rsid w:val="00613737"/>
    <w:rsid w:val="0062610E"/>
    <w:rsid w:val="0063674D"/>
    <w:rsid w:val="0064066B"/>
    <w:rsid w:val="006450A9"/>
    <w:rsid w:val="00666C3E"/>
    <w:rsid w:val="00672C59"/>
    <w:rsid w:val="006778AE"/>
    <w:rsid w:val="006A103A"/>
    <w:rsid w:val="006A6AEF"/>
    <w:rsid w:val="006B785F"/>
    <w:rsid w:val="006F021D"/>
    <w:rsid w:val="006F1C99"/>
    <w:rsid w:val="0070029B"/>
    <w:rsid w:val="007053E8"/>
    <w:rsid w:val="00712185"/>
    <w:rsid w:val="007135E3"/>
    <w:rsid w:val="00733A99"/>
    <w:rsid w:val="00796DB8"/>
    <w:rsid w:val="007A3D2C"/>
    <w:rsid w:val="007A6679"/>
    <w:rsid w:val="007B5D9D"/>
    <w:rsid w:val="007C6DE4"/>
    <w:rsid w:val="007D7D96"/>
    <w:rsid w:val="007E1671"/>
    <w:rsid w:val="007E1C84"/>
    <w:rsid w:val="007E47D6"/>
    <w:rsid w:val="0081645E"/>
    <w:rsid w:val="00843E61"/>
    <w:rsid w:val="00857EA5"/>
    <w:rsid w:val="00862858"/>
    <w:rsid w:val="008A5A3A"/>
    <w:rsid w:val="008E499C"/>
    <w:rsid w:val="00904B32"/>
    <w:rsid w:val="00906079"/>
    <w:rsid w:val="0091315B"/>
    <w:rsid w:val="00921C1D"/>
    <w:rsid w:val="009245BD"/>
    <w:rsid w:val="00931E32"/>
    <w:rsid w:val="0093678E"/>
    <w:rsid w:val="009500C1"/>
    <w:rsid w:val="00966DB7"/>
    <w:rsid w:val="00970F3E"/>
    <w:rsid w:val="009812F0"/>
    <w:rsid w:val="00994107"/>
    <w:rsid w:val="009B2FC5"/>
    <w:rsid w:val="009D02DC"/>
    <w:rsid w:val="00A0332E"/>
    <w:rsid w:val="00A06B57"/>
    <w:rsid w:val="00A23A67"/>
    <w:rsid w:val="00A24FE5"/>
    <w:rsid w:val="00A80B25"/>
    <w:rsid w:val="00A85205"/>
    <w:rsid w:val="00A866A0"/>
    <w:rsid w:val="00A87B1D"/>
    <w:rsid w:val="00A92D02"/>
    <w:rsid w:val="00A9504F"/>
    <w:rsid w:val="00AB0C7E"/>
    <w:rsid w:val="00AB3077"/>
    <w:rsid w:val="00AB6FA2"/>
    <w:rsid w:val="00AC446B"/>
    <w:rsid w:val="00AF471F"/>
    <w:rsid w:val="00B22F7E"/>
    <w:rsid w:val="00B2441B"/>
    <w:rsid w:val="00B25606"/>
    <w:rsid w:val="00B34358"/>
    <w:rsid w:val="00B40398"/>
    <w:rsid w:val="00B50C8A"/>
    <w:rsid w:val="00B573CF"/>
    <w:rsid w:val="00B60422"/>
    <w:rsid w:val="00B72228"/>
    <w:rsid w:val="00B87612"/>
    <w:rsid w:val="00BA0D46"/>
    <w:rsid w:val="00BC746B"/>
    <w:rsid w:val="00BF1F90"/>
    <w:rsid w:val="00C27944"/>
    <w:rsid w:val="00C45CF6"/>
    <w:rsid w:val="00C53286"/>
    <w:rsid w:val="00C608EA"/>
    <w:rsid w:val="00C62488"/>
    <w:rsid w:val="00C956D9"/>
    <w:rsid w:val="00CB294D"/>
    <w:rsid w:val="00CC1F26"/>
    <w:rsid w:val="00CE4117"/>
    <w:rsid w:val="00D07F43"/>
    <w:rsid w:val="00D27EE8"/>
    <w:rsid w:val="00D4331E"/>
    <w:rsid w:val="00D52A82"/>
    <w:rsid w:val="00D75AD9"/>
    <w:rsid w:val="00D93751"/>
    <w:rsid w:val="00D96B82"/>
    <w:rsid w:val="00DB3315"/>
    <w:rsid w:val="00DC0EFD"/>
    <w:rsid w:val="00DC0F73"/>
    <w:rsid w:val="00DE2A98"/>
    <w:rsid w:val="00E0452D"/>
    <w:rsid w:val="00E250E5"/>
    <w:rsid w:val="00E26B76"/>
    <w:rsid w:val="00E41BCC"/>
    <w:rsid w:val="00E671C6"/>
    <w:rsid w:val="00E812F6"/>
    <w:rsid w:val="00EF47C1"/>
    <w:rsid w:val="00EF5A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1FB8E"/>
  <w15:docId w15:val="{A27E1333-493B-4D19-BCFC-A3DB04D9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464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4642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1%20&#1064;&#1040;&#1041;&#1051;&#1054;&#1053;&#1067;\&#1044;&#1054;&#1042;&#1045;&#1056;&#1045;&#1053;&#1053;&#1054;&#1057;&#1058;&#1068;%20&#1060;&#1054;&#1056;&#1052;&#1040;%201%20&#1043;&#1045;&#1053;&#1045;&#1056;&#1040;&#1051;&#1068;&#1053;&#1040;&#107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5F81CC182A147EABF6671393B535B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3B8E94-7D9F-4645-A254-D6AD42B22599}"/>
      </w:docPartPr>
      <w:docPartBody>
        <w:p w:rsidR="009615FB" w:rsidRDefault="0052076A" w:rsidP="0052076A">
          <w:pPr>
            <w:pStyle w:val="55F81CC182A147EABF6671393B535BBD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8EAF7A12FC074A75A7FDA36CDC91AB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6DCE1F-5867-4ECB-9C92-07BA78D0A944}"/>
      </w:docPartPr>
      <w:docPartBody>
        <w:p w:rsidR="009615FB" w:rsidRDefault="0052076A" w:rsidP="0052076A">
          <w:pPr>
            <w:pStyle w:val="8EAF7A12FC074A75A7FDA36CDC91AB19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6A"/>
    <w:rsid w:val="000E547A"/>
    <w:rsid w:val="003D7B6F"/>
    <w:rsid w:val="0052076A"/>
    <w:rsid w:val="008D71F1"/>
    <w:rsid w:val="009615FB"/>
    <w:rsid w:val="00BB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76A"/>
    <w:rPr>
      <w:color w:val="808080"/>
    </w:rPr>
  </w:style>
  <w:style w:type="paragraph" w:customStyle="1" w:styleId="55F81CC182A147EABF6671393B535BBD">
    <w:name w:val="55F81CC182A147EABF6671393B535BBD"/>
    <w:rsid w:val="0052076A"/>
  </w:style>
  <w:style w:type="paragraph" w:customStyle="1" w:styleId="8EAF7A12FC074A75A7FDA36CDC91AB19">
    <w:name w:val="8EAF7A12FC074A75A7FDA36CDC91AB19"/>
    <w:rsid w:val="005207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816B4-CC4C-45E3-A654-2EC237AC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 ГЕНЕРАЛЬНАЯ</Template>
  <TotalTime>34</TotalTime>
  <Pages>2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NOTARIAT</dc:creator>
  <cp:lastModifiedBy>NOTARIAT</cp:lastModifiedBy>
  <cp:revision>12</cp:revision>
  <cp:lastPrinted>2021-11-09T09:35:00Z</cp:lastPrinted>
  <dcterms:created xsi:type="dcterms:W3CDTF">2021-05-21T07:38:00Z</dcterms:created>
  <dcterms:modified xsi:type="dcterms:W3CDTF">2024-08-09T07:20:00Z</dcterms:modified>
</cp:coreProperties>
</file>